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0C23D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5EA8933B" w14:textId="77777777" w:rsidR="005D4FFF" w:rsidRPr="00AA1BA9" w:rsidRDefault="005D4FFF" w:rsidP="005D4FFF">
      <w:pPr>
        <w:rPr>
          <w:rFonts w:ascii="Zilla Slab Light" w:hAnsi="Zilla Slab Light"/>
        </w:rPr>
      </w:pPr>
    </w:p>
    <w:p w14:paraId="04251CB3" w14:textId="77777777" w:rsidR="005D4FFF" w:rsidRPr="00956413" w:rsidRDefault="005D4FFF" w:rsidP="005D4FFF">
      <w:pPr>
        <w:spacing w:before="120"/>
        <w:rPr>
          <w:rFonts w:ascii="Cambria" w:hAnsi="Cambria"/>
          <w:sz w:val="40"/>
          <w:szCs w:val="40"/>
        </w:rPr>
      </w:pPr>
    </w:p>
    <w:p w14:paraId="1ECA9F79" w14:textId="6AF1FEFA" w:rsidR="005D4FFF" w:rsidRPr="00956413" w:rsidRDefault="00283F71" w:rsidP="005D4FFF">
      <w:pPr>
        <w:spacing w:before="120"/>
        <w:rPr>
          <w:rFonts w:ascii="Cambria" w:hAnsi="Cambria"/>
          <w:color w:val="434E7E"/>
          <w:spacing w:val="-1"/>
          <w:sz w:val="40"/>
          <w:szCs w:val="40"/>
        </w:rPr>
      </w:pPr>
      <w:r w:rsidRPr="00956413">
        <w:rPr>
          <w:rFonts w:ascii="Cambria" w:hAnsi="Cambria"/>
          <w:color w:val="434E7E"/>
          <w:spacing w:val="-1"/>
          <w:sz w:val="40"/>
          <w:szCs w:val="40"/>
        </w:rPr>
        <w:t>R.5</w:t>
      </w:r>
      <w:r w:rsidR="005D4FFF" w:rsidRPr="00956413">
        <w:rPr>
          <w:rFonts w:ascii="Cambria" w:hAnsi="Cambria"/>
          <w:color w:val="434E7E"/>
          <w:spacing w:val="-1"/>
          <w:sz w:val="40"/>
          <w:szCs w:val="40"/>
        </w:rPr>
        <w:tab/>
      </w:r>
      <w:r w:rsidRPr="00956413">
        <w:rPr>
          <w:rFonts w:ascii="Cambria" w:hAnsi="Cambria"/>
          <w:color w:val="434E7E"/>
          <w:spacing w:val="-1"/>
          <w:sz w:val="40"/>
          <w:szCs w:val="40"/>
        </w:rPr>
        <w:t>Set diversion rate goals for the property</w:t>
      </w:r>
    </w:p>
    <w:p w14:paraId="5E54B162" w14:textId="77777777" w:rsidR="005D4FFF" w:rsidRPr="00956413" w:rsidRDefault="005D4FFF" w:rsidP="005D4FFF">
      <w:pPr>
        <w:rPr>
          <w:rFonts w:ascii="Cambria" w:hAnsi="Cambria"/>
        </w:rPr>
      </w:pPr>
    </w:p>
    <w:p w14:paraId="7225E0EE" w14:textId="13F5F854" w:rsidR="00AA1BA9" w:rsidRPr="00956413" w:rsidRDefault="00283F71" w:rsidP="00AA1BA9">
      <w:pPr>
        <w:spacing w:before="71" w:line="259" w:lineRule="auto"/>
        <w:rPr>
          <w:rFonts w:ascii="Cambria" w:eastAsia="Arial" w:hAnsi="Cambria" w:cs="Arial"/>
          <w:iCs/>
          <w:color w:val="B31983"/>
        </w:rPr>
      </w:pPr>
      <w:r w:rsidRPr="00956413">
        <w:rPr>
          <w:rFonts w:ascii="Cambria" w:hAnsi="Cambria"/>
          <w:iCs/>
          <w:color w:val="B31983"/>
        </w:rPr>
        <w:t>The success of a recycling program is measured by the property’s diversion rate—the percentage of waste diverted from the landfill. Setting short- and long-term goals will help you improve your program through audits, signage and other communication, and service improvements</w:t>
      </w:r>
      <w:r w:rsidR="00AA1BA9" w:rsidRPr="00956413">
        <w:rPr>
          <w:rFonts w:ascii="Cambria" w:hAnsi="Cambria"/>
          <w:iCs/>
          <w:color w:val="B31983"/>
        </w:rPr>
        <w:t>.</w:t>
      </w:r>
    </w:p>
    <w:p w14:paraId="3232EC9E" w14:textId="032025E4" w:rsidR="00AA1BA9" w:rsidRPr="00956413" w:rsidRDefault="00283F71" w:rsidP="003D6FC4">
      <w:pPr>
        <w:pStyle w:val="BodyText"/>
        <w:numPr>
          <w:ilvl w:val="0"/>
          <w:numId w:val="3"/>
        </w:numPr>
        <w:spacing w:before="100" w:beforeAutospacing="1" w:after="120"/>
        <w:ind w:right="90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</w:rPr>
        <w:t>Current diversion rate (check with your waste hauler or estimate based on your waste container audit from baseline requirements; you can also use the form that follow to obtain an estimate—add rows as required to get a representative sample based on the size of your property).</w:t>
      </w:r>
    </w:p>
    <w:p w14:paraId="79232780" w14:textId="77777777" w:rsidR="00283F71" w:rsidRPr="0095641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  <w:u w:val="single"/>
        </w:rPr>
      </w:pPr>
      <w:bookmarkStart w:id="0" w:name="_Hlk62195391"/>
    </w:p>
    <w:p w14:paraId="25A27365" w14:textId="6659E3A1" w:rsidR="00010012" w:rsidRPr="0095641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  <w:u w:val="single"/>
        </w:rPr>
        <w:tab/>
      </w:r>
      <w:r w:rsidRPr="00956413">
        <w:rPr>
          <w:rFonts w:ascii="Cambria" w:hAnsi="Cambria"/>
          <w:color w:val="414042"/>
        </w:rPr>
        <w:t>%</w:t>
      </w:r>
    </w:p>
    <w:bookmarkEnd w:id="0"/>
    <w:p w14:paraId="6431AF00" w14:textId="77777777" w:rsidR="00010012" w:rsidRPr="00956413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61136D83" w14:textId="60908C51" w:rsidR="00010012" w:rsidRPr="00956413" w:rsidRDefault="00283F71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</w:rPr>
        <w:t>6-month goal</w:t>
      </w:r>
    </w:p>
    <w:p w14:paraId="741123F4" w14:textId="77777777" w:rsidR="00283F71" w:rsidRPr="0095641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  <w:u w:val="single"/>
        </w:rPr>
      </w:pPr>
      <w:bookmarkStart w:id="1" w:name="_Hlk62195448"/>
    </w:p>
    <w:p w14:paraId="4F7A25A0" w14:textId="6C683048" w:rsidR="00010012" w:rsidRPr="0095641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  <w:u w:val="single"/>
        </w:rPr>
        <w:tab/>
      </w:r>
      <w:r w:rsidRPr="00956413">
        <w:rPr>
          <w:rFonts w:ascii="Cambria" w:hAnsi="Cambria"/>
          <w:color w:val="414042"/>
        </w:rPr>
        <w:t>%</w:t>
      </w:r>
    </w:p>
    <w:bookmarkEnd w:id="1"/>
    <w:p w14:paraId="1C023D8C" w14:textId="77777777" w:rsidR="00010012" w:rsidRPr="00956413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1CFFF635" w14:textId="465439BD" w:rsidR="00010012" w:rsidRPr="00956413" w:rsidRDefault="00283F71" w:rsidP="00010012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</w:rPr>
        <w:t>1-year goal</w:t>
      </w:r>
    </w:p>
    <w:p w14:paraId="19D60939" w14:textId="77777777" w:rsidR="00283F71" w:rsidRPr="00956413" w:rsidRDefault="00283F71" w:rsidP="00283F7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  <w:u w:val="single"/>
        </w:rPr>
      </w:pPr>
      <w:bookmarkStart w:id="2" w:name="_Hlk62195469"/>
    </w:p>
    <w:p w14:paraId="3A43B97F" w14:textId="40370560" w:rsidR="00283F71" w:rsidRPr="00956413" w:rsidRDefault="00283F71" w:rsidP="00283F7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  <w:u w:val="single"/>
        </w:rPr>
        <w:tab/>
      </w:r>
      <w:r w:rsidRPr="00956413">
        <w:rPr>
          <w:rFonts w:ascii="Cambria" w:hAnsi="Cambria"/>
          <w:color w:val="414042"/>
        </w:rPr>
        <w:t>%</w:t>
      </w:r>
    </w:p>
    <w:bookmarkEnd w:id="2"/>
    <w:p w14:paraId="1A1AB3D2" w14:textId="432C7EE9" w:rsidR="00010012" w:rsidRPr="00956413" w:rsidRDefault="00283F71" w:rsidP="00283F71">
      <w:pPr>
        <w:pStyle w:val="BodyText"/>
        <w:numPr>
          <w:ilvl w:val="0"/>
          <w:numId w:val="3"/>
        </w:numPr>
        <w:spacing w:before="100" w:beforeAutospacing="1" w:after="120"/>
        <w:ind w:right="1584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</w:rPr>
        <w:t>3-year goal</w:t>
      </w:r>
    </w:p>
    <w:p w14:paraId="0548ABC9" w14:textId="77777777" w:rsidR="009D53EE" w:rsidRPr="00956413" w:rsidRDefault="009D53EE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  <w:u w:val="single"/>
        </w:rPr>
      </w:pPr>
    </w:p>
    <w:p w14:paraId="6C9AADC7" w14:textId="26D99C2A" w:rsidR="00010012" w:rsidRPr="00956413" w:rsidRDefault="00283F71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  <w:u w:val="single"/>
        </w:rPr>
        <w:tab/>
      </w:r>
      <w:r w:rsidRPr="00956413">
        <w:rPr>
          <w:rFonts w:ascii="Cambria" w:hAnsi="Cambria"/>
          <w:color w:val="414042"/>
        </w:rPr>
        <w:t>%</w:t>
      </w:r>
    </w:p>
    <w:p w14:paraId="05099638" w14:textId="77777777" w:rsidR="00010012" w:rsidRPr="00956413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p w14:paraId="5BD49D9C" w14:textId="77777777" w:rsidR="00010012" w:rsidRPr="00956413" w:rsidRDefault="00010012" w:rsidP="00010012">
      <w:pPr>
        <w:pStyle w:val="BodyText"/>
        <w:spacing w:before="19"/>
        <w:ind w:left="0" w:firstLine="0"/>
        <w:rPr>
          <w:rFonts w:ascii="Cambria" w:hAnsi="Cambria"/>
          <w:color w:val="414042"/>
        </w:rPr>
      </w:pPr>
      <w:r w:rsidRPr="00956413">
        <w:rPr>
          <w:rFonts w:ascii="Cambria" w:hAnsi="Cambria"/>
          <w:color w:val="B31983"/>
        </w:rPr>
        <w:t>Alternative documentation</w:t>
      </w:r>
      <w:r w:rsidRPr="00956413">
        <w:rPr>
          <w:rFonts w:ascii="Cambria" w:hAnsi="Cambria"/>
          <w:color w:val="B31983"/>
        </w:rPr>
        <w:br/>
      </w:r>
      <w:r w:rsidRPr="00956413">
        <w:rPr>
          <w:rFonts w:ascii="Cambria" w:hAnsi="Cambria"/>
          <w:color w:val="414042"/>
        </w:rPr>
        <w:t>Instead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of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this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form,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you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may</w:t>
      </w:r>
      <w:r w:rsidRPr="00956413">
        <w:rPr>
          <w:rFonts w:ascii="Cambria" w:hAnsi="Cambria"/>
          <w:color w:val="414042"/>
          <w:spacing w:val="-4"/>
        </w:rPr>
        <w:t xml:space="preserve"> </w:t>
      </w:r>
      <w:r w:rsidRPr="00956413">
        <w:rPr>
          <w:rFonts w:ascii="Cambria" w:hAnsi="Cambria"/>
          <w:color w:val="414042"/>
        </w:rPr>
        <w:t>submit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the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following</w:t>
      </w:r>
      <w:r w:rsidRPr="00956413">
        <w:rPr>
          <w:rFonts w:ascii="Cambria" w:hAnsi="Cambria"/>
          <w:color w:val="414042"/>
          <w:spacing w:val="-6"/>
        </w:rPr>
        <w:t xml:space="preserve"> </w:t>
      </w:r>
      <w:r w:rsidRPr="00956413">
        <w:rPr>
          <w:rFonts w:ascii="Cambria" w:hAnsi="Cambria"/>
          <w:color w:val="414042"/>
        </w:rPr>
        <w:t>to</w:t>
      </w:r>
      <w:r w:rsidRPr="00956413">
        <w:rPr>
          <w:rFonts w:ascii="Cambria" w:hAnsi="Cambria"/>
          <w:color w:val="414042"/>
          <w:spacing w:val="-5"/>
        </w:rPr>
        <w:t xml:space="preserve"> </w:t>
      </w:r>
      <w:r w:rsidRPr="00956413">
        <w:rPr>
          <w:rFonts w:ascii="Cambria" w:hAnsi="Cambria"/>
          <w:color w:val="414042"/>
        </w:rPr>
        <w:t>IREM</w:t>
      </w:r>
      <w:r w:rsidR="00991AC9" w:rsidRPr="00862325">
        <w:rPr>
          <w:rFonts w:ascii="Cambria" w:hAnsi="Cambria"/>
          <w:color w:val="414042"/>
          <w:position w:val="6"/>
          <w:vertAlign w:val="superscript"/>
        </w:rPr>
        <w:t>®</w:t>
      </w:r>
      <w:r w:rsidRPr="00956413">
        <w:rPr>
          <w:rFonts w:ascii="Cambria" w:hAnsi="Cambria"/>
          <w:color w:val="414042"/>
        </w:rPr>
        <w:t>:</w:t>
      </w:r>
    </w:p>
    <w:p w14:paraId="06AF5D84" w14:textId="07BD631C" w:rsidR="00010012" w:rsidRPr="00956413" w:rsidRDefault="00010012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956413">
        <w:rPr>
          <w:rFonts w:ascii="Cambria" w:hAnsi="Cambria"/>
          <w:color w:val="414042"/>
        </w:rPr>
        <w:t xml:space="preserve">Paragraph </w:t>
      </w:r>
      <w:r w:rsidR="00283F71" w:rsidRPr="00956413">
        <w:rPr>
          <w:rFonts w:ascii="Cambria" w:hAnsi="Cambria"/>
          <w:color w:val="414042"/>
        </w:rPr>
        <w:t>summarizing diversion rate goals</w:t>
      </w:r>
    </w:p>
    <w:p w14:paraId="078FEEEF" w14:textId="77777777" w:rsidR="002F03B6" w:rsidRPr="00956413" w:rsidRDefault="002F03B6" w:rsidP="002F03B6">
      <w:pPr>
        <w:pStyle w:val="BodyText"/>
        <w:spacing w:before="141"/>
        <w:ind w:left="720" w:firstLine="0"/>
        <w:rPr>
          <w:rFonts w:ascii="Cambria" w:hAnsi="Cambria"/>
          <w:color w:val="414042"/>
        </w:rPr>
      </w:pPr>
    </w:p>
    <w:tbl>
      <w:tblPr>
        <w:tblW w:w="0" w:type="auto"/>
        <w:tblInd w:w="102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1672"/>
        <w:gridCol w:w="878"/>
        <w:gridCol w:w="2394"/>
        <w:gridCol w:w="2394"/>
      </w:tblGrid>
      <w:tr w:rsidR="00AA758C" w:rsidRPr="00956413" w14:paraId="5E260669" w14:textId="77777777" w:rsidTr="00852BCD">
        <w:trPr>
          <w:trHeight w:hRule="exact" w:val="373"/>
        </w:trPr>
        <w:tc>
          <w:tcPr>
            <w:tcW w:w="9576" w:type="dxa"/>
            <w:gridSpan w:val="5"/>
            <w:shd w:val="clear" w:color="auto" w:fill="434E7E"/>
          </w:tcPr>
          <w:p w14:paraId="06B162C0" w14:textId="414CA4AA" w:rsidR="00AA758C" w:rsidRPr="00956413" w:rsidRDefault="00577DCA" w:rsidP="00AA758C">
            <w:pPr>
              <w:pStyle w:val="TableParagraph"/>
              <w:spacing w:before="52"/>
              <w:ind w:left="101" w:right="0"/>
              <w:jc w:val="left"/>
              <w:rPr>
                <w:rFonts w:ascii="Cambria" w:hAnsi="Cambria"/>
                <w:b/>
                <w:color w:val="FFFFFF"/>
              </w:rPr>
            </w:pPr>
            <w:r w:rsidRPr="00956413">
              <w:rPr>
                <w:rFonts w:ascii="Cambria" w:hAnsi="Cambria"/>
                <w:b/>
                <w:color w:val="FFFFFF"/>
              </w:rPr>
              <w:t>Volume diversion rate tracker</w:t>
            </w:r>
          </w:p>
        </w:tc>
      </w:tr>
      <w:tr w:rsidR="00AA758C" w:rsidRPr="00956413" w14:paraId="2F28BC1C" w14:textId="77777777" w:rsidTr="00852BCD">
        <w:trPr>
          <w:trHeight w:hRule="exact" w:val="377"/>
        </w:trPr>
        <w:tc>
          <w:tcPr>
            <w:tcW w:w="9576" w:type="dxa"/>
            <w:gridSpan w:val="5"/>
            <w:shd w:val="clear" w:color="auto" w:fill="FFC629"/>
          </w:tcPr>
          <w:p w14:paraId="73D0DFDB" w14:textId="25432914" w:rsidR="00AA758C" w:rsidRPr="00956413" w:rsidRDefault="00577DCA" w:rsidP="00AA758C">
            <w:pPr>
              <w:pStyle w:val="TableParagraph"/>
              <w:spacing w:before="56"/>
              <w:ind w:left="101" w:right="0"/>
              <w:jc w:val="left"/>
              <w:rPr>
                <w:rFonts w:ascii="Cambria" w:hAnsi="Cambria"/>
                <w:b/>
                <w:color w:val="434E7E"/>
              </w:rPr>
            </w:pPr>
            <w:r w:rsidRPr="00956413">
              <w:rPr>
                <w:rFonts w:ascii="Cambria" w:hAnsi="Cambria"/>
                <w:b/>
                <w:color w:val="434E7E"/>
              </w:rPr>
              <w:t xml:space="preserve">Part </w:t>
            </w:r>
            <w:r w:rsidR="00852BCD" w:rsidRPr="00956413">
              <w:rPr>
                <w:rFonts w:ascii="Cambria" w:hAnsi="Cambria"/>
                <w:b/>
                <w:color w:val="434E7E"/>
              </w:rPr>
              <w:t>I</w:t>
            </w:r>
            <w:r w:rsidRPr="00956413">
              <w:rPr>
                <w:rFonts w:ascii="Cambria" w:hAnsi="Cambria"/>
                <w:b/>
                <w:color w:val="434E7E"/>
              </w:rPr>
              <w:t xml:space="preserve">: </w:t>
            </w:r>
            <w:r w:rsidR="00852BCD" w:rsidRPr="00956413">
              <w:rPr>
                <w:rFonts w:ascii="Cambria" w:hAnsi="Cambria"/>
                <w:b/>
                <w:color w:val="434E7E"/>
              </w:rPr>
              <w:t>P</w:t>
            </w:r>
            <w:r w:rsidRPr="00956413">
              <w:rPr>
                <w:rFonts w:ascii="Cambria" w:hAnsi="Cambria"/>
                <w:b/>
                <w:color w:val="434E7E"/>
              </w:rPr>
              <w:t>roperty information</w:t>
            </w:r>
          </w:p>
        </w:tc>
      </w:tr>
      <w:tr w:rsidR="00AA758C" w:rsidRPr="00956413" w14:paraId="55FC3AB1" w14:textId="77777777" w:rsidTr="00852BCD">
        <w:trPr>
          <w:trHeight w:hRule="exact" w:val="263"/>
        </w:trPr>
        <w:tc>
          <w:tcPr>
            <w:tcW w:w="9576" w:type="dxa"/>
            <w:gridSpan w:val="5"/>
            <w:tcBorders>
              <w:bottom w:val="single" w:sz="4" w:space="0" w:color="414042"/>
            </w:tcBorders>
          </w:tcPr>
          <w:p w14:paraId="48C55936" w14:textId="77777777" w:rsidR="00AA758C" w:rsidRPr="00956413" w:rsidRDefault="00AA758C" w:rsidP="00AA758C">
            <w:pPr>
              <w:pStyle w:val="TableParagraph"/>
              <w:spacing w:before="0"/>
              <w:ind w:left="101" w:right="3341"/>
              <w:jc w:val="left"/>
              <w:rPr>
                <w:rFonts w:ascii="Cambria" w:hAnsi="Cambria"/>
                <w:b/>
                <w:color w:val="434E7E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Basic information</w:t>
            </w:r>
          </w:p>
        </w:tc>
      </w:tr>
      <w:tr w:rsidR="00AA758C" w:rsidRPr="00956413" w14:paraId="23C7D40E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8647C7B" w14:textId="77777777" w:rsidR="00AA758C" w:rsidRPr="0095641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Property name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52084EE7" w14:textId="77777777" w:rsidR="00AA758C" w:rsidRPr="0095641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5C4216B" w14:textId="77777777" w:rsidTr="00852BCD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441ED249" w14:textId="77777777" w:rsidR="00AA758C" w:rsidRPr="0095641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Address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6D761302" w14:textId="77777777" w:rsidR="00AA758C" w:rsidRPr="0095641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21CCD2A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30430314" w14:textId="77777777" w:rsidR="00AA758C" w:rsidRPr="00956413" w:rsidRDefault="00AA758C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Age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15D9DDC0" w14:textId="77777777" w:rsidR="00AA758C" w:rsidRPr="0095641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7CE1456" w14:textId="77777777" w:rsidTr="00852BCD">
        <w:trPr>
          <w:trHeight w:hRule="exact" w:val="290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05F7A9DD" w14:textId="77777777" w:rsidR="00AA758C" w:rsidRPr="0095641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Size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093C4274" w14:textId="77777777" w:rsidR="00AA758C" w:rsidRPr="0095641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068B675" w14:textId="77777777" w:rsidTr="00852BCD">
        <w:trPr>
          <w:trHeight w:hRule="exact" w:val="292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67EF09EC" w14:textId="77777777" w:rsidR="00AA758C" w:rsidRPr="00956413" w:rsidRDefault="00AA758C" w:rsidP="00DC24FC">
            <w:pPr>
              <w:pStyle w:val="TableParagraph"/>
              <w:spacing w:before="13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Management company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585C850A" w14:textId="77777777" w:rsidR="00AA758C" w:rsidRPr="0095641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AD9F83A" w14:textId="77777777" w:rsidTr="00852BCD">
        <w:trPr>
          <w:trHeight w:hRule="exact" w:val="291"/>
        </w:trPr>
        <w:tc>
          <w:tcPr>
            <w:tcW w:w="3910" w:type="dxa"/>
            <w:gridSpan w:val="2"/>
            <w:tcBorders>
              <w:right w:val="single" w:sz="4" w:space="0" w:color="414042"/>
            </w:tcBorders>
          </w:tcPr>
          <w:p w14:paraId="7C2CA0EF" w14:textId="3AC14206" w:rsidR="00AA758C" w:rsidRPr="00956413" w:rsidRDefault="00AA758C" w:rsidP="00DC24FC">
            <w:pPr>
              <w:pStyle w:val="TableParagraph"/>
              <w:spacing w:before="12"/>
              <w:ind w:left="103" w:right="0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Property</w:t>
            </w:r>
            <w:r w:rsidR="00E85738" w:rsidRPr="00956413">
              <w:rPr>
                <w:rFonts w:ascii="Cambria" w:hAnsi="Cambria"/>
                <w:bCs/>
                <w:color w:val="414042"/>
              </w:rPr>
              <w:t>/site</w:t>
            </w:r>
            <w:r w:rsidRPr="00956413">
              <w:rPr>
                <w:rFonts w:ascii="Cambria" w:hAnsi="Cambria"/>
                <w:bCs/>
                <w:color w:val="414042"/>
              </w:rPr>
              <w:t xml:space="preserve"> manager</w:t>
            </w:r>
          </w:p>
        </w:tc>
        <w:tc>
          <w:tcPr>
            <w:tcW w:w="5666" w:type="dxa"/>
            <w:gridSpan w:val="3"/>
            <w:tcBorders>
              <w:left w:val="single" w:sz="4" w:space="0" w:color="414042"/>
            </w:tcBorders>
          </w:tcPr>
          <w:p w14:paraId="5726E988" w14:textId="77777777" w:rsidR="00AA758C" w:rsidRPr="0095641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7797E5B" w14:textId="77777777" w:rsidTr="00852BCD">
        <w:trPr>
          <w:trHeight w:hRule="exact" w:val="341"/>
        </w:trPr>
        <w:tc>
          <w:tcPr>
            <w:tcW w:w="9576" w:type="dxa"/>
            <w:gridSpan w:val="5"/>
            <w:shd w:val="clear" w:color="auto" w:fill="FFC629"/>
          </w:tcPr>
          <w:p w14:paraId="6714792C" w14:textId="272F5668" w:rsidR="00AA758C" w:rsidRPr="00956413" w:rsidRDefault="00577DCA" w:rsidP="00AA758C">
            <w:pPr>
              <w:pStyle w:val="TableParagraph"/>
              <w:spacing w:before="39"/>
              <w:ind w:left="101" w:right="3341"/>
              <w:jc w:val="left"/>
              <w:rPr>
                <w:rFonts w:ascii="Cambria" w:hAnsi="Cambria"/>
                <w:b/>
                <w:color w:val="434E7E"/>
              </w:rPr>
            </w:pPr>
            <w:r w:rsidRPr="00956413">
              <w:rPr>
                <w:rFonts w:ascii="Cambria" w:hAnsi="Cambria"/>
                <w:b/>
                <w:color w:val="434E7E"/>
              </w:rPr>
              <w:t xml:space="preserve">Part </w:t>
            </w:r>
            <w:r w:rsidR="00852BCD" w:rsidRPr="00956413">
              <w:rPr>
                <w:rFonts w:ascii="Cambria" w:hAnsi="Cambria"/>
                <w:b/>
                <w:color w:val="434E7E"/>
              </w:rPr>
              <w:t>II: L</w:t>
            </w:r>
            <w:r w:rsidRPr="00956413">
              <w:rPr>
                <w:rFonts w:ascii="Cambria" w:hAnsi="Cambria"/>
                <w:b/>
                <w:color w:val="434E7E"/>
              </w:rPr>
              <w:t>andfill waste</w:t>
            </w:r>
          </w:p>
        </w:tc>
      </w:tr>
      <w:tr w:rsidR="00AA758C" w:rsidRPr="00956413" w14:paraId="7DDAF135" w14:textId="77777777" w:rsidTr="00852BCD">
        <w:trPr>
          <w:trHeight w:hRule="exact" w:val="290"/>
        </w:trPr>
        <w:tc>
          <w:tcPr>
            <w:tcW w:w="9576" w:type="dxa"/>
            <w:gridSpan w:val="5"/>
            <w:tcBorders>
              <w:bottom w:val="single" w:sz="4" w:space="0" w:color="414042"/>
            </w:tcBorders>
          </w:tcPr>
          <w:p w14:paraId="2AF115B8" w14:textId="77777777" w:rsidR="00AA758C" w:rsidRPr="00956413" w:rsidRDefault="00AA758C" w:rsidP="00AA758C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34E7E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1</w:t>
            </w:r>
          </w:p>
        </w:tc>
      </w:tr>
      <w:tr w:rsidR="00AA758C" w:rsidRPr="00956413" w14:paraId="09F373FA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3647564" w14:textId="77777777" w:rsidR="00AA758C" w:rsidRPr="00956413" w:rsidRDefault="00AA758C" w:rsidP="00AA758C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FF84FF9" w14:textId="53034887" w:rsidR="00AA758C" w:rsidRPr="00956413" w:rsidRDefault="00AA758C" w:rsidP="00AA758C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420EAB6" w14:textId="7907F999" w:rsidR="00AA758C" w:rsidRPr="00956413" w:rsidRDefault="00AA758C" w:rsidP="00AA758C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DD90721" w14:textId="71852005" w:rsidR="00AA758C" w:rsidRPr="00956413" w:rsidRDefault="00AA758C" w:rsidP="00AA758C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Estimated </w:t>
            </w:r>
            <w:r w:rsidR="006874B5" w:rsidRPr="00956413">
              <w:rPr>
                <w:rFonts w:ascii="Cambria" w:hAnsi="Cambria"/>
                <w:b/>
                <w:color w:val="414042"/>
              </w:rPr>
              <w:t>t</w:t>
            </w:r>
            <w:r w:rsidRPr="00956413">
              <w:rPr>
                <w:rFonts w:ascii="Cambria" w:hAnsi="Cambria"/>
                <w:b/>
                <w:color w:val="414042"/>
              </w:rPr>
              <w:t xml:space="preserve">otal </w:t>
            </w:r>
            <w:r w:rsidR="006874B5" w:rsidRPr="00956413">
              <w:rPr>
                <w:rFonts w:ascii="Cambria" w:hAnsi="Cambria"/>
                <w:b/>
                <w:color w:val="414042"/>
              </w:rPr>
              <w:t>g</w:t>
            </w:r>
            <w:r w:rsidRPr="00956413">
              <w:rPr>
                <w:rFonts w:ascii="Cambria" w:hAnsi="Cambria"/>
                <w:b/>
                <w:color w:val="414042"/>
              </w:rPr>
              <w:t xml:space="preserve">allons to </w:t>
            </w:r>
            <w:r w:rsidR="006874B5" w:rsidRPr="00956413">
              <w:rPr>
                <w:rFonts w:ascii="Cambria" w:hAnsi="Cambria"/>
                <w:b/>
                <w:color w:val="414042"/>
              </w:rPr>
              <w:t>l</w:t>
            </w:r>
            <w:r w:rsidRPr="00956413">
              <w:rPr>
                <w:rFonts w:ascii="Cambria" w:hAnsi="Cambria"/>
                <w:b/>
                <w:color w:val="414042"/>
              </w:rPr>
              <w:t>andfill</w:t>
            </w:r>
          </w:p>
        </w:tc>
      </w:tr>
      <w:tr w:rsidR="00AA758C" w:rsidRPr="00956413" w14:paraId="22E2B1E1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BB50261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A2924C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7756C9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ED4C05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609CD13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DCEBF08" w14:textId="77777777" w:rsidR="00AA758C" w:rsidRPr="00956413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F837BE3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2346F2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09A2F0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63D4BB7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10CFC9D" w14:textId="77777777" w:rsidR="00AA758C" w:rsidRPr="00956413" w:rsidRDefault="00AA758C" w:rsidP="006874B5">
            <w:pPr>
              <w:pStyle w:val="TableParagraph"/>
              <w:spacing w:before="12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A43DB0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836FDD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0B476C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2624F94A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88E97C0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1608CA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000855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F08F82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52F71D0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37C4ECA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2E7A37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B766D9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956E22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60F067F" w14:textId="77777777" w:rsidTr="00852BCD">
        <w:trPr>
          <w:trHeight w:hRule="exact" w:val="386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382E2030" w14:textId="5F2F8412" w:rsidR="00AA758C" w:rsidRPr="00956413" w:rsidRDefault="006874B5" w:rsidP="00AA758C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C95B35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69FE1F5" w14:textId="77777777" w:rsidTr="00852BCD">
        <w:trPr>
          <w:trHeight w:hRule="exact" w:val="288"/>
        </w:trPr>
        <w:tc>
          <w:tcPr>
            <w:tcW w:w="9576" w:type="dxa"/>
            <w:gridSpan w:val="5"/>
            <w:tcBorders>
              <w:bottom w:val="single" w:sz="4" w:space="0" w:color="414042"/>
            </w:tcBorders>
          </w:tcPr>
          <w:p w14:paraId="39791ED0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</w:t>
            </w:r>
            <w:r w:rsidRPr="00956413">
              <w:rPr>
                <w:rFonts w:ascii="Cambria" w:hAnsi="Cambria"/>
                <w:b/>
                <w:color w:val="414042"/>
              </w:rPr>
              <w:t xml:space="preserve"> </w:t>
            </w:r>
            <w:r w:rsidRPr="00956413">
              <w:rPr>
                <w:rFonts w:ascii="Cambria" w:hAnsi="Cambria"/>
                <w:b/>
                <w:color w:val="434E7E"/>
              </w:rPr>
              <w:t>2</w:t>
            </w:r>
          </w:p>
        </w:tc>
      </w:tr>
      <w:tr w:rsidR="00AA758C" w:rsidRPr="00956413" w14:paraId="133C030B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EAC7062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8604D85" w14:textId="68F0EE52" w:rsidR="00AA758C" w:rsidRPr="00956413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18AD323" w14:textId="41DCF903" w:rsidR="00AA758C" w:rsidRPr="00956413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5D2CE2A" w14:textId="164D0123" w:rsidR="00AA758C" w:rsidRPr="00956413" w:rsidRDefault="00862325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Estimated total gallons to landfill</w:t>
            </w:r>
          </w:p>
        </w:tc>
      </w:tr>
      <w:tr w:rsidR="00AA758C" w:rsidRPr="00956413" w14:paraId="38C76267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04D720D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61D00E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1B8E09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C8C989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3040FB66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416D911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B923E3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46A749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306A05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2350097F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7F945D5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F8DBB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610CA9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D3848D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9DF1C40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089246D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475AE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476A8E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739A79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377B360C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F4BBFB4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806515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56BD85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5584C7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4E33ED5" w14:textId="77777777" w:rsidTr="00852BCD">
        <w:trPr>
          <w:trHeight w:hRule="exact" w:val="431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0CD52DA6" w14:textId="1C9F9852" w:rsidR="00AA758C" w:rsidRPr="00956413" w:rsidRDefault="006874B5" w:rsidP="003D6FC4">
            <w:pPr>
              <w:pStyle w:val="TableParagraph"/>
              <w:spacing w:before="61"/>
              <w:ind w:left="101" w:right="2966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944F12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5A44745" w14:textId="77777777" w:rsidTr="00852BCD">
        <w:trPr>
          <w:trHeight w:hRule="exact" w:val="288"/>
        </w:trPr>
        <w:tc>
          <w:tcPr>
            <w:tcW w:w="9576" w:type="dxa"/>
            <w:gridSpan w:val="5"/>
          </w:tcPr>
          <w:p w14:paraId="6CEE1B90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3</w:t>
            </w:r>
          </w:p>
        </w:tc>
      </w:tr>
      <w:tr w:rsidR="00AA758C" w:rsidRPr="00956413" w14:paraId="66022D37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A4EE189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F2EF27B" w14:textId="387CD211" w:rsidR="00AA758C" w:rsidRPr="00956413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7190485" w14:textId="07293597" w:rsidR="00AA758C" w:rsidRPr="00956413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5CF1FC2" w14:textId="36FF8DBB" w:rsidR="00AA758C" w:rsidRPr="00956413" w:rsidRDefault="00862325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Estimated total gallons to landfill</w:t>
            </w:r>
          </w:p>
        </w:tc>
      </w:tr>
      <w:tr w:rsidR="00AA758C" w:rsidRPr="00956413" w14:paraId="25465781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C8D8BB7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D35EB8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899AA9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A31D85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46FC86CF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697C309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721FB9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DBCFEEF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68CEA1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4509B41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0CC9DF8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4D52D1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12F270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F89A9F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EB5A601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360F01F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8E8912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D147DD9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62CC60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104A485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39AE3554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409D7F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8E7040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1915F5F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BAB4411" w14:textId="77777777" w:rsidTr="00852BCD">
        <w:trPr>
          <w:trHeight w:hRule="exact" w:val="431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2A283019" w14:textId="4F4FFC9A" w:rsidR="00AA758C" w:rsidRPr="00956413" w:rsidRDefault="006874B5" w:rsidP="00AA758C">
            <w:pPr>
              <w:pStyle w:val="TableParagraph"/>
              <w:spacing w:before="83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2CA083F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726E48A" w14:textId="77777777" w:rsidTr="00852BCD">
        <w:trPr>
          <w:trHeight w:hRule="exact" w:val="288"/>
        </w:trPr>
        <w:tc>
          <w:tcPr>
            <w:tcW w:w="9576" w:type="dxa"/>
            <w:gridSpan w:val="5"/>
          </w:tcPr>
          <w:p w14:paraId="745F4D56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4</w:t>
            </w:r>
          </w:p>
        </w:tc>
      </w:tr>
      <w:tr w:rsidR="00AA758C" w:rsidRPr="00956413" w14:paraId="3C07A797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A1A4531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CDD5871" w14:textId="6EE84A89" w:rsidR="00AA758C" w:rsidRPr="00956413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296D9C4" w14:textId="49B508A4" w:rsidR="00AA758C" w:rsidRPr="00956413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02D1190" w14:textId="2A020CB4" w:rsidR="00AA758C" w:rsidRPr="00956413" w:rsidRDefault="00862325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Estimated total gallons to landfill</w:t>
            </w:r>
          </w:p>
        </w:tc>
      </w:tr>
      <w:tr w:rsidR="00AA758C" w:rsidRPr="00956413" w14:paraId="54289E94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CB52360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C1AD359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C2ABD0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EA251C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2AF7C6DD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3549F927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1E81E3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0DCF88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837424F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4EF3634A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E94D0EA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lastRenderedPageBreak/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E1FAFE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0ABCD0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9E4F0B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27EA54AF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A34DA4F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A7ED0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D3D07B3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95D35E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518C58E9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3BF8F05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6DE9DA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5535D5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A30E9F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085A7B8" w14:textId="77777777" w:rsidTr="00852BCD">
        <w:trPr>
          <w:trHeight w:hRule="exact" w:val="432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103BB49F" w14:textId="0398D7BE" w:rsidR="00AA758C" w:rsidRPr="0095641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D8CE04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F76BE31" w14:textId="77777777" w:rsidTr="00852BCD">
        <w:trPr>
          <w:trHeight w:hRule="exact" w:val="287"/>
        </w:trPr>
        <w:tc>
          <w:tcPr>
            <w:tcW w:w="9576" w:type="dxa"/>
            <w:gridSpan w:val="5"/>
          </w:tcPr>
          <w:p w14:paraId="227FE4BC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5</w:t>
            </w:r>
          </w:p>
        </w:tc>
      </w:tr>
      <w:tr w:rsidR="00AA758C" w:rsidRPr="00956413" w14:paraId="69D14271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96B1E21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D6F9C4A" w14:textId="1CEEDBB9" w:rsidR="00AA758C" w:rsidRPr="00956413" w:rsidRDefault="00AA758C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Container </w:t>
            </w:r>
            <w:r w:rsidR="006874B5" w:rsidRPr="00956413">
              <w:rPr>
                <w:rFonts w:ascii="Cambria" w:hAnsi="Cambria"/>
                <w:b/>
                <w:color w:val="414042"/>
              </w:rPr>
              <w:t>s</w:t>
            </w:r>
            <w:r w:rsidRPr="00956413">
              <w:rPr>
                <w:rFonts w:ascii="Cambria" w:hAnsi="Cambria"/>
                <w:b/>
                <w:color w:val="414042"/>
              </w:rPr>
              <w:t xml:space="preserve">ize in </w:t>
            </w:r>
            <w:r w:rsidR="006874B5" w:rsidRPr="00956413">
              <w:rPr>
                <w:rFonts w:ascii="Cambria" w:hAnsi="Cambria"/>
                <w:b/>
                <w:color w:val="414042"/>
              </w:rPr>
              <w:t>g</w:t>
            </w:r>
            <w:r w:rsidRPr="00956413">
              <w:rPr>
                <w:rFonts w:ascii="Cambria" w:hAnsi="Cambria"/>
                <w:b/>
                <w:color w:val="414042"/>
              </w:rPr>
              <w:t>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DCB78DF" w14:textId="39AD23CF" w:rsidR="00AA758C" w:rsidRPr="00956413" w:rsidRDefault="00AA758C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</w:t>
            </w:r>
            <w:r w:rsidR="006874B5" w:rsidRPr="00956413">
              <w:rPr>
                <w:rFonts w:ascii="Cambria" w:hAnsi="Cambria"/>
                <w:b/>
                <w:color w:val="414042"/>
              </w:rPr>
              <w:t>c</w:t>
            </w:r>
            <w:r w:rsidRPr="00956413">
              <w:rPr>
                <w:rFonts w:ascii="Cambria" w:hAnsi="Cambria"/>
                <w:b/>
                <w:color w:val="414042"/>
              </w:rPr>
              <w:t xml:space="preserve">ontainer </w:t>
            </w:r>
            <w:r w:rsidR="006874B5" w:rsidRPr="00956413">
              <w:rPr>
                <w:rFonts w:ascii="Cambria" w:hAnsi="Cambria"/>
                <w:b/>
                <w:color w:val="414042"/>
              </w:rPr>
              <w:t>f</w:t>
            </w:r>
            <w:r w:rsidRPr="00956413">
              <w:rPr>
                <w:rFonts w:ascii="Cambria" w:hAnsi="Cambria"/>
                <w:b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1E8C4C3" w14:textId="52E6CCA9" w:rsidR="00AA758C" w:rsidRPr="00956413" w:rsidRDefault="00862325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Estimated total gallons to landfill</w:t>
            </w:r>
          </w:p>
        </w:tc>
      </w:tr>
      <w:tr w:rsidR="00AA758C" w:rsidRPr="00956413" w14:paraId="4504D390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BEEEA3B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9C929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CB10E7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F85A48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DF93398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53507F6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E7F619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7D026B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76AF9A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201DD73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C3D2E94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30AE0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090CFE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E83D15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6616528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C997A7D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6FCF509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1513C2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47C7A0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18D6E6C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172A5D9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651221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19699C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996998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AD4E0DE" w14:textId="77777777" w:rsidTr="00852BCD">
        <w:trPr>
          <w:trHeight w:hRule="exact" w:val="432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79D1E18C" w14:textId="583CE7B6" w:rsidR="00AA758C" w:rsidRPr="0095641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3C6C08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2BABAFA" w14:textId="77777777" w:rsidTr="00852BCD">
        <w:trPr>
          <w:trHeight w:hRule="exact" w:val="342"/>
        </w:trPr>
        <w:tc>
          <w:tcPr>
            <w:tcW w:w="9576" w:type="dxa"/>
            <w:gridSpan w:val="5"/>
            <w:shd w:val="clear" w:color="auto" w:fill="FFC629"/>
          </w:tcPr>
          <w:p w14:paraId="53C39F15" w14:textId="5138FD9E" w:rsidR="00AA758C" w:rsidRPr="00956413" w:rsidRDefault="006874B5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Cs/>
                <w:color w:val="434E7E"/>
              </w:rPr>
            </w:pPr>
            <w:r w:rsidRPr="00956413">
              <w:rPr>
                <w:rFonts w:ascii="Cambria" w:hAnsi="Cambria"/>
                <w:bCs/>
                <w:color w:val="434E7E"/>
              </w:rPr>
              <w:t xml:space="preserve">Part </w:t>
            </w:r>
            <w:r w:rsidR="00852BCD" w:rsidRPr="00956413">
              <w:rPr>
                <w:rFonts w:ascii="Cambria" w:hAnsi="Cambria"/>
                <w:bCs/>
                <w:color w:val="434E7E"/>
              </w:rPr>
              <w:t>III: R</w:t>
            </w:r>
            <w:r w:rsidRPr="00956413">
              <w:rPr>
                <w:rFonts w:ascii="Cambria" w:hAnsi="Cambria"/>
                <w:bCs/>
                <w:color w:val="434E7E"/>
              </w:rPr>
              <w:t>ecycling</w:t>
            </w:r>
          </w:p>
        </w:tc>
      </w:tr>
      <w:tr w:rsidR="00AA758C" w:rsidRPr="00956413" w14:paraId="48107807" w14:textId="77777777" w:rsidTr="00852BCD">
        <w:trPr>
          <w:trHeight w:hRule="exact" w:val="289"/>
        </w:trPr>
        <w:tc>
          <w:tcPr>
            <w:tcW w:w="9576" w:type="dxa"/>
            <w:gridSpan w:val="5"/>
          </w:tcPr>
          <w:p w14:paraId="20A3D433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1</w:t>
            </w:r>
          </w:p>
        </w:tc>
      </w:tr>
      <w:tr w:rsidR="00AA758C" w:rsidRPr="00956413" w14:paraId="27259CF1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3AD973AB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33739C4" w14:textId="100A1520" w:rsidR="00AA758C" w:rsidRPr="00956413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8AFFB75" w14:textId="02F1C6ED" w:rsidR="00AA758C" w:rsidRPr="00956413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24E7685" w14:textId="5AD18935" w:rsidR="00AA758C" w:rsidRPr="00956413" w:rsidRDefault="00577DCA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AA758C" w:rsidRPr="00956413" w14:paraId="0F4A028C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9028E1C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12A9B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106317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A392F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1E0A57E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5506F28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9C5112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82F9A73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544F7B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45A805EE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2397D1B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28166B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594DBE7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690A21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39EB6FED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9F85BAB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7E191A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39D880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D78AF5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400F97AF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831B057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546B9E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5565A3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CCEAEA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3B2059B6" w14:textId="77777777" w:rsidTr="00852BCD">
        <w:trPr>
          <w:trHeight w:hRule="exact" w:val="388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313AEBF1" w14:textId="6CA21D27" w:rsidR="00AA758C" w:rsidRPr="0095641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C7A4E73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EE1D610" w14:textId="77777777" w:rsidTr="00852BCD">
        <w:trPr>
          <w:trHeight w:hRule="exact" w:val="287"/>
        </w:trPr>
        <w:tc>
          <w:tcPr>
            <w:tcW w:w="9576" w:type="dxa"/>
            <w:gridSpan w:val="5"/>
          </w:tcPr>
          <w:p w14:paraId="631E5CFA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2</w:t>
            </w:r>
          </w:p>
        </w:tc>
      </w:tr>
      <w:tr w:rsidR="00AA758C" w:rsidRPr="00956413" w14:paraId="3E2C52BF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8DDE539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3AFAB80" w14:textId="0BE92FE8" w:rsidR="00AA758C" w:rsidRPr="00956413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55327A4" w14:textId="2F5CECDA" w:rsidR="00AA758C" w:rsidRPr="00956413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22485C3" w14:textId="0D6F1C5C" w:rsidR="00AA758C" w:rsidRPr="00956413" w:rsidRDefault="00577DCA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AA758C" w:rsidRPr="00956413" w14:paraId="09A4F43D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56F391C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6EECB33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1F6502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16E905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2FB3DAF1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83A8156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7806F9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544A2B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224B6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524AF966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1E31EF1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126B50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64FC2CA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949764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AD61FA4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14EB112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2EBD26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0BF3DBF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5495F3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BC1D74F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3889092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91F218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7A55445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42C1F8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215DE725" w14:textId="77777777" w:rsidTr="00852BCD">
        <w:trPr>
          <w:trHeight w:hRule="exact" w:val="432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766DA8B2" w14:textId="3634A703" w:rsidR="00AA758C" w:rsidRPr="00956413" w:rsidRDefault="006874B5" w:rsidP="003D6FC4">
            <w:pPr>
              <w:pStyle w:val="TableParagraph"/>
              <w:spacing w:before="61"/>
              <w:ind w:left="101" w:right="2966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7ED9AF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73B37AC" w14:textId="77777777" w:rsidTr="00852BCD">
        <w:trPr>
          <w:trHeight w:hRule="exact" w:val="287"/>
        </w:trPr>
        <w:tc>
          <w:tcPr>
            <w:tcW w:w="9576" w:type="dxa"/>
            <w:gridSpan w:val="5"/>
          </w:tcPr>
          <w:p w14:paraId="2A7936E2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3</w:t>
            </w:r>
          </w:p>
        </w:tc>
      </w:tr>
      <w:tr w:rsidR="00AA758C" w:rsidRPr="00956413" w14:paraId="7BD3EAEA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5D38479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8DD845" w14:textId="09467E39" w:rsidR="00AA758C" w:rsidRPr="00956413" w:rsidRDefault="006874B5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 size in gallons</w:t>
            </w: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2AE9F64" w14:textId="0200F134" w:rsidR="00AA758C" w:rsidRPr="00956413" w:rsidRDefault="006874B5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container filled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0258E61" w14:textId="20341E5D" w:rsidR="00AA758C" w:rsidRPr="00956413" w:rsidRDefault="00577DCA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Estimated total gallons recycled</w:t>
            </w:r>
          </w:p>
        </w:tc>
      </w:tr>
      <w:tr w:rsidR="00AA758C" w:rsidRPr="00956413" w14:paraId="1AE92769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BE7FE62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E16B45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810628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7A11D2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33569FAE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D99955F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0804607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2AF6625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49288A83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AE85308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D3892C1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E62C6F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4E77A4D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EFB549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47834F1A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DC64C9E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764D3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347C647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327C37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65A56185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37E773C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5B0E3A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  <w:right w:val="single" w:sz="4" w:space="0" w:color="414042"/>
            </w:tcBorders>
          </w:tcPr>
          <w:p w14:paraId="1E1A79F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8C62C7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B4C5479" w14:textId="77777777" w:rsidTr="00852BCD">
        <w:trPr>
          <w:trHeight w:hRule="exact" w:val="432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149B0875" w14:textId="45B65353" w:rsidR="00AA758C" w:rsidRPr="0095641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AA01B8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20D4F86A" w14:textId="77777777" w:rsidR="00214039" w:rsidRDefault="00214039">
      <w:r>
        <w:rPr>
          <w:bCs w:val="0"/>
        </w:rPr>
        <w:br w:type="page"/>
      </w:r>
    </w:p>
    <w:tbl>
      <w:tblPr>
        <w:tblW w:w="0" w:type="auto"/>
        <w:tblInd w:w="102" w:type="dxa"/>
        <w:tblBorders>
          <w:top w:val="single" w:sz="4" w:space="0" w:color="414042"/>
          <w:left w:val="single" w:sz="4" w:space="0" w:color="414042"/>
          <w:bottom w:val="single" w:sz="4" w:space="0" w:color="414042"/>
          <w:right w:val="single" w:sz="4" w:space="0" w:color="414042"/>
          <w:insideH w:val="single" w:sz="4" w:space="0" w:color="414042"/>
          <w:insideV w:val="single" w:sz="4" w:space="0" w:color="640D1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38"/>
        <w:gridCol w:w="2550"/>
        <w:gridCol w:w="1126"/>
        <w:gridCol w:w="1268"/>
        <w:gridCol w:w="2394"/>
      </w:tblGrid>
      <w:tr w:rsidR="00AA758C" w:rsidRPr="00956413" w14:paraId="6E9BA096" w14:textId="77777777" w:rsidTr="00852BCD">
        <w:trPr>
          <w:trHeight w:hRule="exact" w:val="287"/>
        </w:trPr>
        <w:tc>
          <w:tcPr>
            <w:tcW w:w="9576" w:type="dxa"/>
            <w:gridSpan w:val="5"/>
          </w:tcPr>
          <w:p w14:paraId="0A515E4F" w14:textId="67180DC4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4</w:t>
            </w:r>
          </w:p>
        </w:tc>
      </w:tr>
      <w:tr w:rsidR="00AA758C" w:rsidRPr="00956413" w14:paraId="08F44F2A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3F7149A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18DE32C3" w14:textId="7219A436" w:rsidR="00AA758C" w:rsidRPr="00956413" w:rsidRDefault="00AA758C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Container </w:t>
            </w:r>
            <w:r w:rsidR="006874B5" w:rsidRPr="00956413">
              <w:rPr>
                <w:rFonts w:ascii="Cambria" w:hAnsi="Cambria"/>
                <w:b/>
                <w:color w:val="414042"/>
              </w:rPr>
              <w:t>s</w:t>
            </w:r>
            <w:r w:rsidRPr="00956413">
              <w:rPr>
                <w:rFonts w:ascii="Cambria" w:hAnsi="Cambria"/>
                <w:b/>
                <w:color w:val="414042"/>
              </w:rPr>
              <w:t xml:space="preserve">ize in </w:t>
            </w:r>
            <w:r w:rsidR="006874B5" w:rsidRPr="00956413">
              <w:rPr>
                <w:rFonts w:ascii="Cambria" w:hAnsi="Cambria"/>
                <w:b/>
                <w:color w:val="414042"/>
              </w:rPr>
              <w:t>g</w:t>
            </w:r>
            <w:r w:rsidRPr="00956413">
              <w:rPr>
                <w:rFonts w:ascii="Cambria" w:hAnsi="Cambria"/>
                <w:b/>
                <w:color w:val="414042"/>
              </w:rPr>
              <w:t>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F4E1C03" w14:textId="4404CF58" w:rsidR="00AA758C" w:rsidRPr="00956413" w:rsidRDefault="00AA758C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</w:t>
            </w:r>
            <w:r w:rsidR="006874B5" w:rsidRPr="00956413">
              <w:rPr>
                <w:rFonts w:ascii="Cambria" w:hAnsi="Cambria"/>
                <w:b/>
                <w:color w:val="414042"/>
              </w:rPr>
              <w:t>c</w:t>
            </w:r>
            <w:r w:rsidRPr="00956413">
              <w:rPr>
                <w:rFonts w:ascii="Cambria" w:hAnsi="Cambria"/>
                <w:b/>
                <w:color w:val="414042"/>
              </w:rPr>
              <w:t xml:space="preserve">ontainer </w:t>
            </w:r>
            <w:r w:rsidR="006874B5" w:rsidRPr="00956413">
              <w:rPr>
                <w:rFonts w:ascii="Cambria" w:hAnsi="Cambria"/>
                <w:b/>
                <w:color w:val="414042"/>
              </w:rPr>
              <w:t>f</w:t>
            </w:r>
            <w:r w:rsidRPr="00956413">
              <w:rPr>
                <w:rFonts w:ascii="Cambria" w:hAnsi="Cambria"/>
                <w:b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2956946" w14:textId="2D395258" w:rsidR="00AA758C" w:rsidRPr="00956413" w:rsidRDefault="00AA758C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Estimated </w:t>
            </w:r>
            <w:r w:rsidR="006874B5" w:rsidRPr="00956413">
              <w:rPr>
                <w:rFonts w:ascii="Cambria" w:hAnsi="Cambria"/>
                <w:b/>
                <w:color w:val="414042"/>
              </w:rPr>
              <w:t>t</w:t>
            </w:r>
            <w:r w:rsidRPr="00956413">
              <w:rPr>
                <w:rFonts w:ascii="Cambria" w:hAnsi="Cambria"/>
                <w:b/>
                <w:color w:val="414042"/>
              </w:rPr>
              <w:t xml:space="preserve">otal </w:t>
            </w:r>
            <w:r w:rsidR="006874B5" w:rsidRPr="00956413">
              <w:rPr>
                <w:rFonts w:ascii="Cambria" w:hAnsi="Cambria"/>
                <w:b/>
                <w:color w:val="414042"/>
              </w:rPr>
              <w:t>g</w:t>
            </w:r>
            <w:r w:rsidRPr="00956413">
              <w:rPr>
                <w:rFonts w:ascii="Cambria" w:hAnsi="Cambria"/>
                <w:b/>
                <w:color w:val="414042"/>
              </w:rPr>
              <w:t xml:space="preserve">allons </w:t>
            </w:r>
            <w:r w:rsidR="006874B5" w:rsidRPr="00956413">
              <w:rPr>
                <w:rFonts w:ascii="Cambria" w:hAnsi="Cambria"/>
                <w:b/>
                <w:color w:val="414042"/>
              </w:rPr>
              <w:t>r</w:t>
            </w:r>
            <w:r w:rsidRPr="00956413">
              <w:rPr>
                <w:rFonts w:ascii="Cambria" w:hAnsi="Cambria"/>
                <w:b/>
                <w:color w:val="414042"/>
              </w:rPr>
              <w:t>ecycled</w:t>
            </w:r>
          </w:p>
        </w:tc>
      </w:tr>
      <w:tr w:rsidR="00AA758C" w:rsidRPr="00956413" w14:paraId="6E625747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1F8DC298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1C6F0DDF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6B73F6E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AD311E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507EB759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DBB3DDF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2341704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207C11B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2C0FB8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147840E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84C9F7C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1E8F1CD5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7351E779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82A13D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5BC0F68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5FA1F755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639A679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852BC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0EC566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41F9861C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6AA7B5A9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3EF10D0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08DB051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16B1E70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42678B96" w14:textId="77777777" w:rsidTr="00852BCD">
        <w:trPr>
          <w:trHeight w:hRule="exact" w:val="432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1C9AB658" w14:textId="7D9D6EC8" w:rsidR="00AA758C" w:rsidRPr="0095641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7651FD1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0942712" w14:textId="77777777" w:rsidTr="00852BCD">
        <w:trPr>
          <w:trHeight w:hRule="exact" w:val="287"/>
        </w:trPr>
        <w:tc>
          <w:tcPr>
            <w:tcW w:w="9576" w:type="dxa"/>
            <w:gridSpan w:val="5"/>
          </w:tcPr>
          <w:p w14:paraId="1962DBBA" w14:textId="77777777" w:rsidR="00AA758C" w:rsidRPr="00956413" w:rsidRDefault="00AA758C" w:rsidP="006874B5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34E7E"/>
              </w:rPr>
            </w:pPr>
            <w:r w:rsidRPr="00956413">
              <w:rPr>
                <w:rFonts w:ascii="Cambria" w:hAnsi="Cambria"/>
                <w:b/>
                <w:color w:val="434E7E"/>
              </w:rPr>
              <w:t>Day 5</w:t>
            </w:r>
          </w:p>
        </w:tc>
      </w:tr>
      <w:tr w:rsidR="00AA758C" w:rsidRPr="00956413" w14:paraId="3A81161E" w14:textId="77777777" w:rsidTr="00852BCD">
        <w:trPr>
          <w:trHeight w:hRule="exact" w:val="516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EAB8F5E" w14:textId="77777777" w:rsidR="00AA758C" w:rsidRPr="00956413" w:rsidRDefault="00AA758C" w:rsidP="006874B5">
            <w:pPr>
              <w:pStyle w:val="TableParagraph"/>
              <w:spacing w:before="126"/>
              <w:ind w:left="10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>Container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26A7DAF9" w14:textId="008AE113" w:rsidR="00AA758C" w:rsidRPr="00956413" w:rsidRDefault="00AA758C" w:rsidP="006874B5">
            <w:pPr>
              <w:pStyle w:val="TableParagraph"/>
              <w:spacing w:before="0"/>
              <w:ind w:left="101" w:right="281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Container </w:t>
            </w:r>
            <w:r w:rsidR="006874B5" w:rsidRPr="00956413">
              <w:rPr>
                <w:rFonts w:ascii="Cambria" w:hAnsi="Cambria"/>
                <w:b/>
                <w:color w:val="414042"/>
              </w:rPr>
              <w:t>s</w:t>
            </w:r>
            <w:r w:rsidRPr="00956413">
              <w:rPr>
                <w:rFonts w:ascii="Cambria" w:hAnsi="Cambria"/>
                <w:b/>
                <w:color w:val="414042"/>
              </w:rPr>
              <w:t xml:space="preserve">ize in </w:t>
            </w:r>
            <w:r w:rsidR="006874B5" w:rsidRPr="00956413">
              <w:rPr>
                <w:rFonts w:ascii="Cambria" w:hAnsi="Cambria"/>
                <w:b/>
                <w:color w:val="414042"/>
              </w:rPr>
              <w:t>g</w:t>
            </w:r>
            <w:r w:rsidRPr="00956413">
              <w:rPr>
                <w:rFonts w:ascii="Cambria" w:hAnsi="Cambria"/>
                <w:b/>
                <w:color w:val="414042"/>
              </w:rPr>
              <w:t>allons</w:t>
            </w: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10884EE3" w14:textId="51C2B7FA" w:rsidR="00AA758C" w:rsidRPr="00956413" w:rsidRDefault="00AA758C" w:rsidP="006874B5">
            <w:pPr>
              <w:pStyle w:val="TableParagraph"/>
              <w:spacing w:before="0"/>
              <w:ind w:left="101" w:right="397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% </w:t>
            </w:r>
            <w:proofErr w:type="gramStart"/>
            <w:r w:rsidRPr="00956413">
              <w:rPr>
                <w:rFonts w:ascii="Cambria" w:hAnsi="Cambria"/>
                <w:b/>
                <w:color w:val="414042"/>
              </w:rPr>
              <w:t>of</w:t>
            </w:r>
            <w:proofErr w:type="gramEnd"/>
            <w:r w:rsidRPr="00956413">
              <w:rPr>
                <w:rFonts w:ascii="Cambria" w:hAnsi="Cambria"/>
                <w:b/>
                <w:color w:val="414042"/>
              </w:rPr>
              <w:t xml:space="preserve"> </w:t>
            </w:r>
            <w:r w:rsidR="006874B5" w:rsidRPr="00956413">
              <w:rPr>
                <w:rFonts w:ascii="Cambria" w:hAnsi="Cambria"/>
                <w:b/>
                <w:color w:val="414042"/>
              </w:rPr>
              <w:t>c</w:t>
            </w:r>
            <w:r w:rsidRPr="00956413">
              <w:rPr>
                <w:rFonts w:ascii="Cambria" w:hAnsi="Cambria"/>
                <w:b/>
                <w:color w:val="414042"/>
              </w:rPr>
              <w:t xml:space="preserve">ontainer </w:t>
            </w:r>
            <w:r w:rsidR="006874B5" w:rsidRPr="00956413">
              <w:rPr>
                <w:rFonts w:ascii="Cambria" w:hAnsi="Cambria"/>
                <w:b/>
                <w:color w:val="414042"/>
              </w:rPr>
              <w:t>f</w:t>
            </w:r>
            <w:r w:rsidRPr="00956413">
              <w:rPr>
                <w:rFonts w:ascii="Cambria" w:hAnsi="Cambria"/>
                <w:b/>
                <w:color w:val="414042"/>
              </w:rPr>
              <w:t>illed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5847186E" w14:textId="24A26882" w:rsidR="00AA758C" w:rsidRPr="00956413" w:rsidRDefault="00AA758C" w:rsidP="006874B5">
            <w:pPr>
              <w:pStyle w:val="TableParagraph"/>
              <w:spacing w:before="0"/>
              <w:ind w:left="101" w:right="213"/>
              <w:jc w:val="left"/>
              <w:rPr>
                <w:rFonts w:ascii="Cambria" w:hAnsi="Cambria"/>
                <w:b/>
                <w:color w:val="414042"/>
              </w:rPr>
            </w:pPr>
            <w:r w:rsidRPr="00956413">
              <w:rPr>
                <w:rFonts w:ascii="Cambria" w:hAnsi="Cambria"/>
                <w:b/>
                <w:color w:val="414042"/>
              </w:rPr>
              <w:t xml:space="preserve">Estimated </w:t>
            </w:r>
            <w:r w:rsidR="006874B5" w:rsidRPr="00956413">
              <w:rPr>
                <w:rFonts w:ascii="Cambria" w:hAnsi="Cambria"/>
                <w:b/>
                <w:color w:val="414042"/>
              </w:rPr>
              <w:t>t</w:t>
            </w:r>
            <w:r w:rsidRPr="00956413">
              <w:rPr>
                <w:rFonts w:ascii="Cambria" w:hAnsi="Cambria"/>
                <w:b/>
                <w:color w:val="414042"/>
              </w:rPr>
              <w:t xml:space="preserve">otal </w:t>
            </w:r>
            <w:r w:rsidR="006874B5" w:rsidRPr="00956413">
              <w:rPr>
                <w:rFonts w:ascii="Cambria" w:hAnsi="Cambria"/>
                <w:b/>
                <w:color w:val="414042"/>
              </w:rPr>
              <w:t>g</w:t>
            </w:r>
            <w:r w:rsidRPr="00956413">
              <w:rPr>
                <w:rFonts w:ascii="Cambria" w:hAnsi="Cambria"/>
                <w:b/>
                <w:color w:val="414042"/>
              </w:rPr>
              <w:t xml:space="preserve">allons </w:t>
            </w:r>
            <w:r w:rsidR="006874B5" w:rsidRPr="00956413">
              <w:rPr>
                <w:rFonts w:ascii="Cambria" w:hAnsi="Cambria"/>
                <w:b/>
                <w:color w:val="414042"/>
              </w:rPr>
              <w:t>r</w:t>
            </w:r>
            <w:r w:rsidRPr="00956413">
              <w:rPr>
                <w:rFonts w:ascii="Cambria" w:hAnsi="Cambria"/>
                <w:b/>
                <w:color w:val="414042"/>
              </w:rPr>
              <w:t>ecycled</w:t>
            </w:r>
          </w:p>
        </w:tc>
      </w:tr>
      <w:tr w:rsidR="00AA758C" w:rsidRPr="00956413" w14:paraId="1FA54A68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53A54CB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29D3A5B2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7886F1D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81B700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7A7229A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23244269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41148CB0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C660DE9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230728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011195B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01E73B34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1ED6E86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359F495C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3ACE1BE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5360F731" w14:textId="77777777" w:rsidTr="00852BCD">
        <w:trPr>
          <w:trHeight w:hRule="exact" w:val="288"/>
        </w:trPr>
        <w:tc>
          <w:tcPr>
            <w:tcW w:w="2238" w:type="dxa"/>
            <w:tcBorders>
              <w:right w:val="single" w:sz="4" w:space="0" w:color="414042"/>
            </w:tcBorders>
          </w:tcPr>
          <w:p w14:paraId="7B066084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3EB1AB74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410B5297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6A6C2F5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0A96719D" w14:textId="77777777" w:rsidTr="00852BCD">
        <w:trPr>
          <w:trHeight w:hRule="exact" w:val="287"/>
        </w:trPr>
        <w:tc>
          <w:tcPr>
            <w:tcW w:w="2238" w:type="dxa"/>
            <w:tcBorders>
              <w:right w:val="single" w:sz="4" w:space="0" w:color="414042"/>
            </w:tcBorders>
          </w:tcPr>
          <w:p w14:paraId="49F803CB" w14:textId="77777777" w:rsidR="00AA758C" w:rsidRPr="00956413" w:rsidRDefault="00AA758C" w:rsidP="006874B5">
            <w:pPr>
              <w:pStyle w:val="TableParagraph"/>
              <w:ind w:left="101" w:right="662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550" w:type="dxa"/>
            <w:tcBorders>
              <w:left w:val="single" w:sz="4" w:space="0" w:color="414042"/>
              <w:right w:val="single" w:sz="4" w:space="0" w:color="414042"/>
            </w:tcBorders>
          </w:tcPr>
          <w:p w14:paraId="4AB6594A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gridSpan w:val="2"/>
            <w:tcBorders>
              <w:left w:val="single" w:sz="4" w:space="0" w:color="414042"/>
              <w:right w:val="single" w:sz="4" w:space="0" w:color="414042"/>
            </w:tcBorders>
          </w:tcPr>
          <w:p w14:paraId="508C3DDB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2F2DC976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1D38EC1A" w14:textId="77777777" w:rsidTr="00852BCD">
        <w:trPr>
          <w:trHeight w:hRule="exact" w:val="432"/>
        </w:trPr>
        <w:tc>
          <w:tcPr>
            <w:tcW w:w="7182" w:type="dxa"/>
            <w:gridSpan w:val="4"/>
            <w:tcBorders>
              <w:right w:val="single" w:sz="4" w:space="0" w:color="414042"/>
            </w:tcBorders>
            <w:shd w:val="clear" w:color="auto" w:fill="DADADA"/>
          </w:tcPr>
          <w:p w14:paraId="48913AEC" w14:textId="7952CC2E" w:rsidR="00AA758C" w:rsidRPr="00956413" w:rsidRDefault="006874B5" w:rsidP="006874B5">
            <w:pPr>
              <w:pStyle w:val="TableParagraph"/>
              <w:spacing w:before="61"/>
              <w:ind w:left="101" w:right="2966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Subtotal</w:t>
            </w:r>
          </w:p>
        </w:tc>
        <w:tc>
          <w:tcPr>
            <w:tcW w:w="2394" w:type="dxa"/>
            <w:tcBorders>
              <w:left w:val="single" w:sz="4" w:space="0" w:color="414042"/>
            </w:tcBorders>
          </w:tcPr>
          <w:p w14:paraId="068E53FE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AA758C" w:rsidRPr="00956413" w14:paraId="73080FA7" w14:textId="77777777" w:rsidTr="00852BCD">
        <w:trPr>
          <w:trHeight w:hRule="exact" w:val="342"/>
        </w:trPr>
        <w:tc>
          <w:tcPr>
            <w:tcW w:w="9576" w:type="dxa"/>
            <w:gridSpan w:val="5"/>
            <w:shd w:val="clear" w:color="auto" w:fill="FFC629"/>
          </w:tcPr>
          <w:p w14:paraId="2BC65718" w14:textId="6EE2A625" w:rsidR="00AA758C" w:rsidRPr="00956413" w:rsidRDefault="00577DCA" w:rsidP="00852BCD">
            <w:pPr>
              <w:pStyle w:val="TableParagraph"/>
              <w:spacing w:before="13"/>
              <w:ind w:left="101" w:right="3341"/>
              <w:jc w:val="left"/>
              <w:rPr>
                <w:rFonts w:ascii="Cambria" w:hAnsi="Cambria"/>
                <w:b/>
                <w:color w:val="434E7E"/>
              </w:rPr>
            </w:pPr>
            <w:r w:rsidRPr="00956413">
              <w:rPr>
                <w:rFonts w:ascii="Cambria" w:hAnsi="Cambria"/>
                <w:b/>
                <w:color w:val="434E7E"/>
              </w:rPr>
              <w:t xml:space="preserve">Part </w:t>
            </w:r>
            <w:r w:rsidR="00852BCD" w:rsidRPr="00956413">
              <w:rPr>
                <w:rFonts w:ascii="Cambria" w:hAnsi="Cambria"/>
                <w:b/>
                <w:color w:val="434E7E"/>
              </w:rPr>
              <w:t>IV: E</w:t>
            </w:r>
            <w:r w:rsidRPr="00956413">
              <w:rPr>
                <w:rFonts w:ascii="Cambria" w:hAnsi="Cambria"/>
                <w:b/>
                <w:color w:val="434E7E"/>
              </w:rPr>
              <w:t>stimated diversion rate</w:t>
            </w:r>
          </w:p>
        </w:tc>
      </w:tr>
      <w:tr w:rsidR="00AA758C" w:rsidRPr="00956413" w14:paraId="75723E45" w14:textId="77777777" w:rsidTr="00852BCD">
        <w:trPr>
          <w:trHeight w:hRule="exact" w:val="360"/>
        </w:trPr>
        <w:tc>
          <w:tcPr>
            <w:tcW w:w="5914" w:type="dxa"/>
            <w:gridSpan w:val="3"/>
            <w:vMerge w:val="restart"/>
            <w:tcBorders>
              <w:right w:val="single" w:sz="4" w:space="0" w:color="414042"/>
            </w:tcBorders>
          </w:tcPr>
          <w:p w14:paraId="174D7501" w14:textId="77777777" w:rsidR="00AA758C" w:rsidRPr="00956413" w:rsidRDefault="00AA758C" w:rsidP="00DC24FC">
            <w:pPr>
              <w:pStyle w:val="TableParagraph"/>
              <w:spacing w:before="10"/>
              <w:ind w:left="0" w:right="0"/>
              <w:jc w:val="left"/>
              <w:rPr>
                <w:rFonts w:ascii="Cambria" w:hAnsi="Cambria"/>
                <w:bCs/>
                <w:color w:val="414042"/>
              </w:rPr>
            </w:pPr>
          </w:p>
          <w:p w14:paraId="1D28BCD0" w14:textId="50564D14" w:rsidR="00AA758C" w:rsidRPr="00956413" w:rsidRDefault="00AA758C" w:rsidP="00852BCD">
            <w:pPr>
              <w:pStyle w:val="TableParagraph"/>
              <w:spacing w:before="0"/>
              <w:ind w:left="101" w:right="404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 xml:space="preserve">Gallons of </w:t>
            </w:r>
            <w:r w:rsidR="006874B5" w:rsidRPr="00956413">
              <w:rPr>
                <w:rFonts w:ascii="Cambria" w:hAnsi="Cambria"/>
                <w:bCs/>
                <w:color w:val="414042"/>
              </w:rPr>
              <w:t>r</w:t>
            </w:r>
            <w:r w:rsidRPr="00956413">
              <w:rPr>
                <w:rFonts w:ascii="Cambria" w:hAnsi="Cambria"/>
                <w:bCs/>
                <w:color w:val="414042"/>
              </w:rPr>
              <w:t>ecycling</w:t>
            </w:r>
            <w:r w:rsidR="00852BCD" w:rsidRPr="00956413">
              <w:rPr>
                <w:rFonts w:ascii="Cambria" w:hAnsi="Cambria"/>
                <w:bCs/>
                <w:color w:val="414042"/>
              </w:rPr>
              <w:t xml:space="preserve"> </w:t>
            </w:r>
            <w:r w:rsidRPr="00956413">
              <w:rPr>
                <w:rFonts w:ascii="Cambria" w:hAnsi="Cambria"/>
                <w:bCs/>
                <w:color w:val="414042"/>
                <w:w w:val="106"/>
              </w:rPr>
              <w:t>÷</w:t>
            </w:r>
          </w:p>
          <w:p w14:paraId="3EE04B8F" w14:textId="71A5216F" w:rsidR="00AA758C" w:rsidRPr="00956413" w:rsidRDefault="00AA758C" w:rsidP="006874B5">
            <w:pPr>
              <w:pStyle w:val="TableParagraph"/>
              <w:spacing w:before="0" w:line="253" w:lineRule="exact"/>
              <w:ind w:left="101" w:right="404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 xml:space="preserve">Gallons of </w:t>
            </w:r>
            <w:r w:rsidR="006874B5" w:rsidRPr="00956413">
              <w:rPr>
                <w:rFonts w:ascii="Cambria" w:hAnsi="Cambria"/>
                <w:bCs/>
                <w:color w:val="414042"/>
              </w:rPr>
              <w:t>r</w:t>
            </w:r>
            <w:r w:rsidRPr="00956413">
              <w:rPr>
                <w:rFonts w:ascii="Cambria" w:hAnsi="Cambria"/>
                <w:bCs/>
                <w:color w:val="414042"/>
              </w:rPr>
              <w:t xml:space="preserve">ecycling + Gallons of </w:t>
            </w:r>
            <w:r w:rsidR="006874B5" w:rsidRPr="00956413">
              <w:rPr>
                <w:rFonts w:ascii="Cambria" w:hAnsi="Cambria"/>
                <w:bCs/>
                <w:color w:val="414042"/>
              </w:rPr>
              <w:t>l</w:t>
            </w:r>
            <w:r w:rsidRPr="00956413">
              <w:rPr>
                <w:rFonts w:ascii="Cambria" w:hAnsi="Cambria"/>
                <w:bCs/>
                <w:color w:val="414042"/>
              </w:rPr>
              <w:t xml:space="preserve">andfill </w:t>
            </w:r>
            <w:r w:rsidR="006874B5" w:rsidRPr="00956413">
              <w:rPr>
                <w:rFonts w:ascii="Cambria" w:hAnsi="Cambria"/>
                <w:bCs/>
                <w:color w:val="414042"/>
              </w:rPr>
              <w:t>w</w:t>
            </w:r>
            <w:r w:rsidRPr="00956413">
              <w:rPr>
                <w:rFonts w:ascii="Cambria" w:hAnsi="Cambria"/>
                <w:bCs/>
                <w:color w:val="414042"/>
              </w:rPr>
              <w:t>aste</w:t>
            </w: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</w:tcPr>
          <w:p w14:paraId="3DBF782D" w14:textId="50030029" w:rsidR="00AA758C" w:rsidRPr="00956413" w:rsidRDefault="006874B5" w:rsidP="006874B5">
            <w:pPr>
              <w:pStyle w:val="TableParagraph"/>
              <w:spacing w:before="48"/>
              <w:ind w:left="101" w:right="0"/>
              <w:jc w:val="left"/>
              <w:rPr>
                <w:rFonts w:ascii="Cambria" w:hAnsi="Cambria"/>
                <w:bCs/>
                <w:color w:val="414042"/>
              </w:rPr>
            </w:pPr>
            <w:r w:rsidRPr="00956413">
              <w:rPr>
                <w:rFonts w:ascii="Cambria" w:hAnsi="Cambria"/>
                <w:bCs/>
                <w:color w:val="414042"/>
              </w:rPr>
              <w:t>Diversion rate (%)</w:t>
            </w:r>
          </w:p>
        </w:tc>
      </w:tr>
      <w:tr w:rsidR="00AA758C" w:rsidRPr="00956413" w14:paraId="3AAE5266" w14:textId="77777777" w:rsidTr="003D6FC4">
        <w:trPr>
          <w:trHeight w:hRule="exact" w:val="1260"/>
        </w:trPr>
        <w:tc>
          <w:tcPr>
            <w:tcW w:w="5914" w:type="dxa"/>
            <w:gridSpan w:val="3"/>
            <w:vMerge/>
            <w:tcBorders>
              <w:right w:val="single" w:sz="4" w:space="0" w:color="414042"/>
            </w:tcBorders>
          </w:tcPr>
          <w:p w14:paraId="3ACBDACC" w14:textId="77777777" w:rsidR="00AA758C" w:rsidRPr="00956413" w:rsidRDefault="00AA758C" w:rsidP="00DC24FC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3662" w:type="dxa"/>
            <w:gridSpan w:val="2"/>
            <w:tcBorders>
              <w:left w:val="single" w:sz="4" w:space="0" w:color="414042"/>
            </w:tcBorders>
            <w:vAlign w:val="center"/>
          </w:tcPr>
          <w:p w14:paraId="39959628" w14:textId="77777777" w:rsidR="00AA758C" w:rsidRPr="00956413" w:rsidRDefault="00AA758C" w:rsidP="003D6FC4">
            <w:pPr>
              <w:jc w:val="center"/>
              <w:rPr>
                <w:rFonts w:ascii="Cambria" w:hAnsi="Cambria"/>
                <w:color w:val="414042"/>
              </w:rPr>
            </w:pPr>
          </w:p>
        </w:tc>
      </w:tr>
    </w:tbl>
    <w:p w14:paraId="75E25AAC" w14:textId="77777777" w:rsidR="002F03B6" w:rsidRPr="00956413" w:rsidRDefault="002F03B6" w:rsidP="002F03B6">
      <w:pPr>
        <w:pStyle w:val="BodyText"/>
        <w:spacing w:before="141"/>
        <w:ind w:left="0" w:firstLine="0"/>
        <w:rPr>
          <w:rFonts w:ascii="Cambria" w:hAnsi="Cambria"/>
          <w:color w:val="414042"/>
        </w:rPr>
      </w:pPr>
    </w:p>
    <w:sectPr w:rsidR="002F03B6" w:rsidRPr="00956413" w:rsidSect="005D4FFF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13F30" w14:textId="77777777" w:rsidR="003A12E3" w:rsidRDefault="003A12E3" w:rsidP="005D4FFF">
      <w:r>
        <w:separator/>
      </w:r>
    </w:p>
  </w:endnote>
  <w:endnote w:type="continuationSeparator" w:id="0">
    <w:p w14:paraId="608A6AF2" w14:textId="77777777" w:rsidR="003A12E3" w:rsidRDefault="003A12E3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55F952" w14:textId="77777777" w:rsidR="002738C7" w:rsidRPr="0095641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56413">
      <w:rPr>
        <w:rFonts w:ascii="Cambria" w:hAnsi="Cambria"/>
        <w:color w:val="414042"/>
        <w:sz w:val="18"/>
        <w:szCs w:val="18"/>
      </w:rPr>
      <w:fldChar w:fldCharType="begin"/>
    </w:r>
    <w:r w:rsidRPr="0095641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56413">
      <w:rPr>
        <w:rFonts w:ascii="Cambria" w:hAnsi="Cambria"/>
        <w:color w:val="414042"/>
        <w:sz w:val="18"/>
        <w:szCs w:val="18"/>
      </w:rPr>
      <w:fldChar w:fldCharType="separate"/>
    </w:r>
    <w:r w:rsidRPr="00956413">
      <w:rPr>
        <w:rFonts w:ascii="Cambria" w:hAnsi="Cambria"/>
        <w:noProof/>
        <w:color w:val="414042"/>
        <w:sz w:val="18"/>
        <w:szCs w:val="18"/>
      </w:rPr>
      <w:t>2</w:t>
    </w:r>
    <w:r w:rsidRPr="00956413">
      <w:rPr>
        <w:rFonts w:ascii="Cambria" w:hAnsi="Cambria"/>
        <w:noProof/>
        <w:color w:val="414042"/>
        <w:sz w:val="18"/>
        <w:szCs w:val="18"/>
      </w:rPr>
      <w:fldChar w:fldCharType="end"/>
    </w:r>
  </w:p>
  <w:p w14:paraId="6D4A843F" w14:textId="77777777" w:rsidR="004B3519" w:rsidRDefault="004B35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EBB08E" w14:textId="77777777" w:rsidR="002738C7" w:rsidRPr="00956413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956413">
      <w:rPr>
        <w:rFonts w:ascii="Cambria" w:hAnsi="Cambria"/>
        <w:color w:val="414042"/>
        <w:sz w:val="18"/>
        <w:szCs w:val="18"/>
      </w:rPr>
      <w:fldChar w:fldCharType="begin"/>
    </w:r>
    <w:r w:rsidRPr="00956413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956413">
      <w:rPr>
        <w:rFonts w:ascii="Cambria" w:hAnsi="Cambria"/>
        <w:color w:val="414042"/>
        <w:sz w:val="18"/>
        <w:szCs w:val="18"/>
      </w:rPr>
      <w:fldChar w:fldCharType="separate"/>
    </w:r>
    <w:r w:rsidRPr="00956413">
      <w:rPr>
        <w:rFonts w:ascii="Cambria" w:hAnsi="Cambria"/>
        <w:noProof/>
        <w:color w:val="414042"/>
        <w:sz w:val="18"/>
        <w:szCs w:val="18"/>
      </w:rPr>
      <w:t>2</w:t>
    </w:r>
    <w:r w:rsidRPr="00956413">
      <w:rPr>
        <w:rFonts w:ascii="Cambria" w:hAnsi="Cambria"/>
        <w:noProof/>
        <w:color w:val="414042"/>
        <w:sz w:val="18"/>
        <w:szCs w:val="18"/>
      </w:rPr>
      <w:fldChar w:fldCharType="end"/>
    </w:r>
  </w:p>
  <w:p w14:paraId="0BE107EA" w14:textId="027D1E93" w:rsidR="004B3519" w:rsidRPr="00956413" w:rsidRDefault="003D6FC4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956413">
      <w:rPr>
        <w:rFonts w:ascii="Cambria" w:hAnsi="Cambria"/>
        <w:color w:val="414042"/>
        <w:sz w:val="18"/>
        <w:szCs w:val="18"/>
      </w:rPr>
      <w:t xml:space="preserve">2018.1 (updated </w:t>
    </w:r>
    <w:r>
      <w:rPr>
        <w:rFonts w:ascii="Cambria" w:hAnsi="Cambria"/>
        <w:color w:val="414042"/>
        <w:sz w:val="18"/>
        <w:szCs w:val="18"/>
      </w:rPr>
      <w:t>4</w:t>
    </w:r>
    <w:r w:rsidR="002738C7" w:rsidRPr="00956413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84E66" w14:textId="77777777" w:rsidR="003A12E3" w:rsidRDefault="003A12E3" w:rsidP="005D4FFF">
      <w:r>
        <w:separator/>
      </w:r>
    </w:p>
  </w:footnote>
  <w:footnote w:type="continuationSeparator" w:id="0">
    <w:p w14:paraId="1D76E440" w14:textId="77777777" w:rsidR="003A12E3" w:rsidRDefault="003A12E3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F7E56" w14:textId="77777777" w:rsidR="005D4FFF" w:rsidRDefault="005D4FFF">
    <w:pPr>
      <w:pStyle w:val="Header"/>
    </w:pPr>
  </w:p>
  <w:p w14:paraId="18FE675C" w14:textId="77777777" w:rsidR="005D4FFF" w:rsidRDefault="005D4F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BE2D" w14:textId="77777777" w:rsidR="005D4FFF" w:rsidRDefault="003A12E3">
    <w:pPr>
      <w:pStyle w:val="Header"/>
    </w:pPr>
    <w:r>
      <w:rPr>
        <w:noProof/>
      </w:rPr>
      <w:pict w14:anchorId="3D2AF0F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8" o:spid="_x0000_s2049" type="#_x0000_t75" style="position:absolute;margin-left:0;margin-top:14.25pt;width:216.2pt;height:65.05pt;z-index:1;visibility:visible;mso-position-horizontal-relative:margin">
          <v:imagedata r:id="rId1" o:title=""/>
          <w10:wrap type="square"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oNotTrackMoves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2966"/>
    <w:rsid w:val="00010012"/>
    <w:rsid w:val="00086140"/>
    <w:rsid w:val="000C6757"/>
    <w:rsid w:val="00214039"/>
    <w:rsid w:val="002738C7"/>
    <w:rsid w:val="00283F71"/>
    <w:rsid w:val="002E77DC"/>
    <w:rsid w:val="002F03B6"/>
    <w:rsid w:val="00313BF5"/>
    <w:rsid w:val="003A12E3"/>
    <w:rsid w:val="003B744F"/>
    <w:rsid w:val="003D6FC4"/>
    <w:rsid w:val="00494E8A"/>
    <w:rsid w:val="004B3519"/>
    <w:rsid w:val="0050005D"/>
    <w:rsid w:val="00577DCA"/>
    <w:rsid w:val="005D4FFF"/>
    <w:rsid w:val="005E5EE1"/>
    <w:rsid w:val="006874B5"/>
    <w:rsid w:val="007024ED"/>
    <w:rsid w:val="00714005"/>
    <w:rsid w:val="007B3876"/>
    <w:rsid w:val="00852BCD"/>
    <w:rsid w:val="00862325"/>
    <w:rsid w:val="008F4D93"/>
    <w:rsid w:val="0092520B"/>
    <w:rsid w:val="00956413"/>
    <w:rsid w:val="009742CA"/>
    <w:rsid w:val="00991AC9"/>
    <w:rsid w:val="009C24C6"/>
    <w:rsid w:val="009C2966"/>
    <w:rsid w:val="009D53EE"/>
    <w:rsid w:val="00AA1BA9"/>
    <w:rsid w:val="00AA758C"/>
    <w:rsid w:val="00AD46E1"/>
    <w:rsid w:val="00C95A93"/>
    <w:rsid w:val="00E65FE5"/>
    <w:rsid w:val="00E85738"/>
    <w:rsid w:val="00F519EE"/>
    <w:rsid w:val="00FB3892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74E707A"/>
  <w15:chartTrackingRefBased/>
  <w15:docId w15:val="{DD87986C-6FCE-409C-9FAB-16CC4D32E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F03B6"/>
    <w:pPr>
      <w:autoSpaceDE w:val="0"/>
      <w:autoSpaceDN w:val="0"/>
      <w:spacing w:before="11"/>
      <w:ind w:left="657" w:right="658"/>
      <w:jc w:val="center"/>
    </w:pPr>
    <w:rPr>
      <w:rFonts w:ascii="Arial" w:eastAsia="Arial" w:hAnsi="Arial" w:cs="Arial"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10</TotalTime>
  <Pages>4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7</cp:revision>
  <dcterms:created xsi:type="dcterms:W3CDTF">2021-03-08T15:56:00Z</dcterms:created>
  <dcterms:modified xsi:type="dcterms:W3CDTF">2021-08-11T15:01:00Z</dcterms:modified>
</cp:coreProperties>
</file>